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72966179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 xml:space="preserve">ČESTNÉ PROHLÁŠENÍ O AKCEPTACI </w:t>
      </w:r>
      <w:r w:rsidR="00955724">
        <w:rPr>
          <w:rFonts w:ascii="Arial" w:hAnsi="Arial" w:cs="Arial"/>
          <w:b/>
          <w:bCs/>
          <w:sz w:val="40"/>
        </w:rPr>
        <w:t>OBCHODNÍCH PODMÍNEK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1C75C2" w:rsidRPr="00F36854" w14:paraId="5E8D202A" w14:textId="77777777" w:rsidTr="004660E2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096A6E2" w14:textId="77777777" w:rsidR="001C75C2" w:rsidRPr="00F36854" w:rsidRDefault="001C75C2" w:rsidP="004660E2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Identifikace </w:t>
            </w:r>
            <w:r w:rsidRPr="00F36854">
              <w:rPr>
                <w:rFonts w:ascii="Arial" w:hAnsi="Arial" w:cs="Arial"/>
                <w:sz w:val="20"/>
                <w:szCs w:val="20"/>
              </w:rPr>
              <w:t>veřejné zakázky</w:t>
            </w:r>
          </w:p>
        </w:tc>
      </w:tr>
    </w:tbl>
    <w:tbl>
      <w:tblPr>
        <w:tblW w:w="9536" w:type="dxa"/>
        <w:tblInd w:w="108" w:type="dxa"/>
        <w:tblLook w:val="04A0" w:firstRow="1" w:lastRow="0" w:firstColumn="1" w:lastColumn="0" w:noHBand="0" w:noVBand="1"/>
      </w:tblPr>
      <w:tblGrid>
        <w:gridCol w:w="9536"/>
      </w:tblGrid>
      <w:tr w:rsidR="001C75C2" w14:paraId="3078BD74" w14:textId="77777777" w:rsidTr="004660E2">
        <w:trPr>
          <w:trHeight w:val="518"/>
        </w:trPr>
        <w:tc>
          <w:tcPr>
            <w:tcW w:w="9536" w:type="dxa"/>
            <w:vAlign w:val="center"/>
          </w:tcPr>
          <w:tbl>
            <w:tblPr>
              <w:tblW w:w="9212" w:type="dxa"/>
              <w:tblLook w:val="04A0" w:firstRow="1" w:lastRow="0" w:firstColumn="1" w:lastColumn="0" w:noHBand="0" w:noVBand="1"/>
            </w:tblPr>
            <w:tblGrid>
              <w:gridCol w:w="9212"/>
            </w:tblGrid>
            <w:tr w:rsidR="001C75C2" w14:paraId="2D6C2591" w14:textId="77777777" w:rsidTr="004660E2">
              <w:trPr>
                <w:trHeight w:val="518"/>
              </w:trPr>
              <w:tc>
                <w:tcPr>
                  <w:tcW w:w="9212" w:type="dxa"/>
                  <w:vAlign w:val="center"/>
                </w:tcPr>
                <w:p w14:paraId="1807C9B4" w14:textId="77777777" w:rsidR="001C75C2" w:rsidRDefault="001C75C2" w:rsidP="004660E2">
                  <w:pPr>
                    <w:ind w:hanging="466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3385C1E4" w14:textId="21857B66" w:rsidR="001C75C2" w:rsidRPr="001C75C2" w:rsidRDefault="001C75C2" w:rsidP="001C75C2">
                  <w:pPr>
                    <w:jc w:val="center"/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</w:pP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„</w:t>
                  </w:r>
                  <w:r w:rsidR="00273D2F" w:rsidRPr="00273D2F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Oddílná kanalizace ul. Dr. Janského a Výměna vodovodu ul. Dr. Janského</w:t>
                  </w: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“</w:t>
                  </w:r>
                </w:p>
              </w:tc>
            </w:tr>
          </w:tbl>
          <w:p w14:paraId="28E9E812" w14:textId="77777777" w:rsidR="001C75C2" w:rsidRPr="00D22C09" w:rsidRDefault="001C75C2" w:rsidP="004660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21DEC12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34098B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07B2F3AB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28EF4E3C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</w:t>
      </w:r>
      <w:r w:rsidR="003F50F1">
        <w:rPr>
          <w:rFonts w:ascii="Arial" w:hAnsi="Arial" w:cs="Arial"/>
          <w:color w:val="000000"/>
          <w:sz w:val="20"/>
          <w:szCs w:val="20"/>
        </w:rPr>
        <w:t>y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 xml:space="preserve"> smluv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273D2F" w:rsidRPr="00273D2F">
        <w:rPr>
          <w:rFonts w:ascii="Arial" w:hAnsi="Arial" w:cs="Arial"/>
          <w:b/>
          <w:bCs/>
          <w:color w:val="000000" w:themeColor="text1"/>
          <w:sz w:val="20"/>
          <w:szCs w:val="20"/>
        </w:rPr>
        <w:t>Oddílná kanalizace ul. Dr. Janského a Výměna vodovodu ul. Dr. Janského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3F50F1">
        <w:rPr>
          <w:rFonts w:ascii="Arial" w:hAnsi="Arial" w:cs="Arial"/>
          <w:color w:val="000000" w:themeColor="text1"/>
          <w:sz w:val="20"/>
          <w:szCs w:val="20"/>
        </w:rPr>
        <w:t>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1C1B7" w14:textId="77777777" w:rsidR="00187210" w:rsidRDefault="00187210">
      <w:r>
        <w:separator/>
      </w:r>
    </w:p>
  </w:endnote>
  <w:endnote w:type="continuationSeparator" w:id="0">
    <w:p w14:paraId="78D64E77" w14:textId="77777777" w:rsidR="00187210" w:rsidRDefault="0018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5F906" w14:textId="77777777" w:rsidR="00187210" w:rsidRDefault="00187210">
      <w:r>
        <w:separator/>
      </w:r>
    </w:p>
  </w:footnote>
  <w:footnote w:type="continuationSeparator" w:id="0">
    <w:p w14:paraId="4CD06DE8" w14:textId="77777777" w:rsidR="00187210" w:rsidRDefault="0018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87210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3D2F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098B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50F1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A6302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24"/>
    <w:rsid w:val="00955737"/>
    <w:rsid w:val="009566A9"/>
    <w:rsid w:val="009610E9"/>
    <w:rsid w:val="00963A51"/>
    <w:rsid w:val="00967A4F"/>
    <w:rsid w:val="00970107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E39"/>
    <w:rsid w:val="00A9101D"/>
    <w:rsid w:val="00A968CB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1D68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636D"/>
    <w:rsid w:val="00D46F13"/>
    <w:rsid w:val="00D47CEA"/>
    <w:rsid w:val="00D50D4E"/>
    <w:rsid w:val="00D521DE"/>
    <w:rsid w:val="00D53BD9"/>
    <w:rsid w:val="00D55E36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3EB"/>
    <w:rsid w:val="00E376B3"/>
    <w:rsid w:val="00E40228"/>
    <w:rsid w:val="00E42440"/>
    <w:rsid w:val="00E47181"/>
    <w:rsid w:val="00E47971"/>
    <w:rsid w:val="00E51C37"/>
    <w:rsid w:val="00E536B1"/>
    <w:rsid w:val="00E5601D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B517D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5C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109</TotalTime>
  <Pages>1</Pages>
  <Words>95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Vrbka Boris</cp:lastModifiedBy>
  <cp:revision>10</cp:revision>
  <cp:lastPrinted>2008-06-11T14:40:00Z</cp:lastPrinted>
  <dcterms:created xsi:type="dcterms:W3CDTF">2018-11-20T09:31:00Z</dcterms:created>
  <dcterms:modified xsi:type="dcterms:W3CDTF">2025-09-25T08:27:00Z</dcterms:modified>
</cp:coreProperties>
</file>